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0B3C9" w14:textId="1ED76ECF" w:rsidR="006B2F86" w:rsidRDefault="006B5A16" w:rsidP="00E71FC3">
      <w:pPr>
        <w:pStyle w:val="NoSpacing"/>
      </w:pPr>
      <w:r>
        <w:rPr>
          <w:u w:val="single"/>
        </w:rPr>
        <w:t>Robert OFFCOTE</w:t>
      </w:r>
      <w:r>
        <w:t xml:space="preserve">     </w:t>
      </w:r>
      <w:proofErr w:type="gramStart"/>
      <w:r>
        <w:t xml:space="preserve">   (</w:t>
      </w:r>
      <w:proofErr w:type="gramEnd"/>
      <w:r>
        <w:t>fl.1405)</w:t>
      </w:r>
    </w:p>
    <w:p w14:paraId="49C2CBE6" w14:textId="1878CC47" w:rsidR="006B5A16" w:rsidRDefault="006B5A16" w:rsidP="00E71FC3">
      <w:pPr>
        <w:pStyle w:val="NoSpacing"/>
      </w:pPr>
      <w:r>
        <w:t>Vicar of Queen Camel, Somerset.</w:t>
      </w:r>
    </w:p>
    <w:p w14:paraId="6D417DD5" w14:textId="04853D82" w:rsidR="006B5A16" w:rsidRDefault="006B5A16" w:rsidP="00E71FC3">
      <w:pPr>
        <w:pStyle w:val="NoSpacing"/>
      </w:pPr>
    </w:p>
    <w:p w14:paraId="069551B6" w14:textId="296C7069" w:rsidR="006B5A16" w:rsidRDefault="006B5A16" w:rsidP="00E71FC3">
      <w:pPr>
        <w:pStyle w:val="NoSpacing"/>
      </w:pPr>
    </w:p>
    <w:p w14:paraId="402135F3" w14:textId="399D32E7" w:rsidR="006B5A16" w:rsidRDefault="006B5A16" w:rsidP="00E71FC3">
      <w:pPr>
        <w:pStyle w:val="NoSpacing"/>
      </w:pPr>
      <w:r>
        <w:t xml:space="preserve">  4 Dec.1405</w:t>
      </w:r>
      <w:r>
        <w:tab/>
        <w:t xml:space="preserve">He exchanged with William </w:t>
      </w:r>
      <w:proofErr w:type="spellStart"/>
      <w:r>
        <w:t>Pykesleygh</w:t>
      </w:r>
      <w:proofErr w:type="spellEnd"/>
      <w:r>
        <w:t xml:space="preserve">, Vicar of </w:t>
      </w:r>
      <w:proofErr w:type="spellStart"/>
      <w:r>
        <w:t>Cornwood</w:t>
      </w:r>
      <w:proofErr w:type="spellEnd"/>
      <w:r>
        <w:t>, Devon(q.v.).</w:t>
      </w:r>
    </w:p>
    <w:p w14:paraId="5EB69278" w14:textId="541BD1F0" w:rsidR="006B5A16" w:rsidRDefault="006B5A16" w:rsidP="00E71FC3">
      <w:pPr>
        <w:pStyle w:val="NoSpacing"/>
      </w:pPr>
      <w:r>
        <w:tab/>
      </w:r>
      <w:r>
        <w:tab/>
        <w:t>(“Stafford Register” p.159)</w:t>
      </w:r>
    </w:p>
    <w:p w14:paraId="4A51D687" w14:textId="409FD9ED" w:rsidR="006B5A16" w:rsidRDefault="006B5A16" w:rsidP="00E71FC3">
      <w:pPr>
        <w:pStyle w:val="NoSpacing"/>
      </w:pPr>
    </w:p>
    <w:p w14:paraId="4F782D9E" w14:textId="507ADC0A" w:rsidR="006B5A16" w:rsidRDefault="006B5A16" w:rsidP="00E71FC3">
      <w:pPr>
        <w:pStyle w:val="NoSpacing"/>
      </w:pPr>
    </w:p>
    <w:p w14:paraId="14585D14" w14:textId="79D02979" w:rsidR="006B5A16" w:rsidRPr="006B5A16" w:rsidRDefault="006B5A16" w:rsidP="00E71FC3">
      <w:pPr>
        <w:pStyle w:val="NoSpacing"/>
      </w:pPr>
      <w:r>
        <w:t>25 June 2019</w:t>
      </w:r>
      <w:bookmarkStart w:id="0" w:name="_GoBack"/>
      <w:bookmarkEnd w:id="0"/>
    </w:p>
    <w:sectPr w:rsidR="006B5A16" w:rsidRPr="006B5A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433A3" w14:textId="77777777" w:rsidR="006B5A16" w:rsidRDefault="006B5A16" w:rsidP="00E71FC3">
      <w:pPr>
        <w:spacing w:after="0" w:line="240" w:lineRule="auto"/>
      </w:pPr>
      <w:r>
        <w:separator/>
      </w:r>
    </w:p>
  </w:endnote>
  <w:endnote w:type="continuationSeparator" w:id="0">
    <w:p w14:paraId="4DE6C0C2" w14:textId="77777777" w:rsidR="006B5A16" w:rsidRDefault="006B5A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731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E022E" w14:textId="77777777" w:rsidR="006B5A16" w:rsidRDefault="006B5A16" w:rsidP="00E71FC3">
      <w:pPr>
        <w:spacing w:after="0" w:line="240" w:lineRule="auto"/>
      </w:pPr>
      <w:r>
        <w:separator/>
      </w:r>
    </w:p>
  </w:footnote>
  <w:footnote w:type="continuationSeparator" w:id="0">
    <w:p w14:paraId="39C2AF4B" w14:textId="77777777" w:rsidR="006B5A16" w:rsidRDefault="006B5A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A16"/>
    <w:rsid w:val="001A7C09"/>
    <w:rsid w:val="00577BD5"/>
    <w:rsid w:val="00656CBA"/>
    <w:rsid w:val="006A1F77"/>
    <w:rsid w:val="006B5A16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1B052"/>
  <w15:chartTrackingRefBased/>
  <w15:docId w15:val="{03482238-1B46-405B-820E-36C9F362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2019-06-25T21:01:00Z</dcterms:created>
  <dcterms:modified xsi:type="dcterms:W3CDTF">2019-06-25T21:04:00Z</dcterms:modified>
</cp:coreProperties>
</file>